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12A7C4F" w14:textId="77777777" w:rsidR="00A6580C" w:rsidRDefault="00A6580C" w:rsidP="00A6580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Joan RALEGH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fl.1467)</w:t>
      </w:r>
    </w:p>
    <w:p w14:paraId="65EFB92A" w14:textId="77777777" w:rsidR="00A6580C" w:rsidRDefault="00A6580C" w:rsidP="00A6580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Widow.</w:t>
      </w:r>
    </w:p>
    <w:p w14:paraId="389F71A0" w14:textId="77777777" w:rsidR="00A6580C" w:rsidRDefault="00A6580C" w:rsidP="00A6580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7D6DA25" w14:textId="77777777" w:rsidR="00A6580C" w:rsidRDefault="00A6580C" w:rsidP="00A6580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87BA12B" w14:textId="77777777" w:rsidR="00A6580C" w:rsidRDefault="00A6580C" w:rsidP="00A6580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= Walter, of Fardel, Devon(q.v.).</w:t>
      </w:r>
    </w:p>
    <w:p w14:paraId="69E2E5C1" w14:textId="77777777" w:rsidR="00A6580C" w:rsidRDefault="00A6580C" w:rsidP="00A6580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(C.P.R. 1467-77 p.4)</w:t>
      </w:r>
    </w:p>
    <w:p w14:paraId="409515F9" w14:textId="77777777" w:rsidR="00A6580C" w:rsidRDefault="00A6580C" w:rsidP="00A6580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278CAC6" w14:textId="77777777" w:rsidR="00A6580C" w:rsidRDefault="00A6580C" w:rsidP="00A6580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F07D52F" w14:textId="77777777" w:rsidR="00A6580C" w:rsidRDefault="00A6580C" w:rsidP="00A6580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8 Jul.</w:t>
      </w:r>
      <w:r>
        <w:rPr>
          <w:rFonts w:ascii="Times New Roman" w:hAnsi="Times New Roman" w:cs="Times New Roman"/>
          <w:sz w:val="24"/>
          <w:szCs w:val="24"/>
        </w:rPr>
        <w:tab/>
        <w:t>1467</w:t>
      </w:r>
      <w:r>
        <w:rPr>
          <w:rFonts w:ascii="Times New Roman" w:hAnsi="Times New Roman" w:cs="Times New Roman"/>
          <w:sz w:val="24"/>
          <w:szCs w:val="24"/>
        </w:rPr>
        <w:tab/>
        <w:t xml:space="preserve">She was pardoned for not appearing to answer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Wydeslade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the elder(q.v.),</w:t>
      </w:r>
    </w:p>
    <w:p w14:paraId="4A8A6250" w14:textId="77777777" w:rsidR="00A6580C" w:rsidRDefault="00A6580C" w:rsidP="00A6580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touching a debt of 40s.     (ibid.)</w:t>
      </w:r>
    </w:p>
    <w:p w14:paraId="39EA62AA" w14:textId="77777777" w:rsidR="00A6580C" w:rsidRDefault="00A6580C" w:rsidP="00A6580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FD7F829" w14:textId="77777777" w:rsidR="00A6580C" w:rsidRDefault="00A6580C" w:rsidP="00A6580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B582605" w14:textId="77777777" w:rsidR="00A6580C" w:rsidRDefault="00A6580C" w:rsidP="00A6580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 March 2021</w:t>
      </w:r>
    </w:p>
    <w:p w14:paraId="43AD30C8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CF43E96" w14:textId="77777777" w:rsidR="00BF0412" w:rsidRDefault="00BF0412" w:rsidP="009139A6">
      <w:r>
        <w:separator/>
      </w:r>
    </w:p>
  </w:endnote>
  <w:endnote w:type="continuationSeparator" w:id="0">
    <w:p w14:paraId="0322F560" w14:textId="77777777" w:rsidR="00BF0412" w:rsidRDefault="00BF041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1BB41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D5BBCC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9D006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438E541" w14:textId="77777777" w:rsidR="00BF0412" w:rsidRDefault="00BF0412" w:rsidP="009139A6">
      <w:r>
        <w:separator/>
      </w:r>
    </w:p>
  </w:footnote>
  <w:footnote w:type="continuationSeparator" w:id="0">
    <w:p w14:paraId="49F57640" w14:textId="77777777" w:rsidR="00BF0412" w:rsidRDefault="00BF041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3B150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39281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F03AF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580C"/>
    <w:rsid w:val="000666E0"/>
    <w:rsid w:val="002510B7"/>
    <w:rsid w:val="005C130B"/>
    <w:rsid w:val="00826F5C"/>
    <w:rsid w:val="009139A6"/>
    <w:rsid w:val="009448BB"/>
    <w:rsid w:val="00A3176C"/>
    <w:rsid w:val="00A6580C"/>
    <w:rsid w:val="00BA00AB"/>
    <w:rsid w:val="00BF0412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50C368"/>
  <w15:chartTrackingRefBased/>
  <w15:docId w15:val="{0232C1D9-8443-4B41-A0A1-F1BDA7C6C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35</Words>
  <Characters>203</Characters>
  <Application>Microsoft Office Word</Application>
  <DocSecurity>0</DocSecurity>
  <Lines>1</Lines>
  <Paragraphs>1</Paragraphs>
  <ScaleCrop>false</ScaleCrop>
  <Company/>
  <LinksUpToDate>false</LinksUpToDate>
  <CharactersWithSpaces>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2021-03-25T17:45:00Z</dcterms:created>
  <dcterms:modified xsi:type="dcterms:W3CDTF">2021-03-25T17:45:00Z</dcterms:modified>
</cp:coreProperties>
</file>